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26D" w:rsidRPr="00F760FB" w:rsidRDefault="00ED726D" w:rsidP="00ED726D">
      <w:pPr>
        <w:pStyle w:val="BijlagegenummerdAD"/>
        <w:numPr>
          <w:ilvl w:val="0"/>
          <w:numId w:val="0"/>
        </w:numPr>
        <w:rPr>
          <w:rFonts w:cs="Arial"/>
        </w:rPr>
      </w:pPr>
      <w:bookmarkStart w:id="0" w:name="_Toc21511222"/>
      <w:r>
        <w:rPr>
          <w:rFonts w:cs="Arial"/>
        </w:rPr>
        <w:t>Bijlage 7AD.</w:t>
      </w:r>
      <w:r>
        <w:rPr>
          <w:rFonts w:cs="Arial"/>
        </w:rPr>
        <w:tab/>
      </w:r>
      <w:bookmarkStart w:id="1" w:name="_GoBack"/>
      <w:bookmarkEnd w:id="1"/>
      <w:r w:rsidRPr="00F760FB">
        <w:rPr>
          <w:rFonts w:cs="Arial"/>
        </w:rPr>
        <w:t>Formulier nota van inlichtingen</w:t>
      </w:r>
      <w:bookmarkEnd w:id="0"/>
    </w:p>
    <w:p w:rsidR="00ED726D" w:rsidRPr="00303AB8" w:rsidRDefault="00ED726D" w:rsidP="00ED726D">
      <w:pPr>
        <w:rPr>
          <w:rFonts w:cs="Arial"/>
        </w:rPr>
      </w:pPr>
      <w:r w:rsidRPr="00303AB8">
        <w:rPr>
          <w:rFonts w:cs="Arial"/>
        </w:rPr>
        <w:t xml:space="preserve">Inschrijvers kunnen </w:t>
      </w:r>
      <w:r w:rsidRPr="00303AB8">
        <w:rPr>
          <w:rFonts w:cs="Arial"/>
          <w:b/>
        </w:rPr>
        <w:t>vragen indienen n.a.v. de ontvangen stukken</w:t>
      </w:r>
      <w:r w:rsidRPr="00303AB8">
        <w:rPr>
          <w:rFonts w:cs="Arial"/>
        </w:rPr>
        <w:t xml:space="preserve">. Deze vragen dient inschrijver met behulp van onderstaande tabel, via TenderNed, als </w:t>
      </w:r>
      <w:r w:rsidRPr="00303AB8">
        <w:rPr>
          <w:rFonts w:cs="Arial"/>
          <w:b/>
        </w:rPr>
        <w:t>Word-document, via ‘berichten’, te uploaden</w:t>
      </w:r>
      <w:r w:rsidRPr="00303AB8">
        <w:rPr>
          <w:rFonts w:cs="Arial"/>
        </w:rPr>
        <w:t>.</w:t>
      </w:r>
    </w:p>
    <w:p w:rsidR="00ED726D" w:rsidRPr="00303AB8" w:rsidRDefault="00ED726D" w:rsidP="00ED726D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8"/>
        <w:gridCol w:w="2743"/>
        <w:gridCol w:w="5517"/>
      </w:tblGrid>
      <w:tr w:rsidR="00ED726D" w:rsidRPr="00303AB8" w:rsidTr="00FB5ADA"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D726D" w:rsidRPr="00303AB8" w:rsidRDefault="00ED726D" w:rsidP="00FB5AD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Vraagnr.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D726D" w:rsidRPr="00303AB8" w:rsidRDefault="00ED726D" w:rsidP="00FB5AD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 xml:space="preserve">Duidelijke verwijzing naar welk document en vindplaats waar vraag betrekking op heeft </w:t>
            </w:r>
          </w:p>
        </w:tc>
        <w:tc>
          <w:tcPr>
            <w:tcW w:w="2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D726D" w:rsidRPr="00303AB8" w:rsidRDefault="00ED726D" w:rsidP="00FB5ADA">
            <w:pPr>
              <w:rPr>
                <w:rFonts w:cs="Arial"/>
                <w:b/>
                <w:bCs/>
              </w:rPr>
            </w:pPr>
            <w:r w:rsidRPr="00303AB8">
              <w:rPr>
                <w:rFonts w:cs="Arial"/>
                <w:b/>
                <w:bCs/>
              </w:rPr>
              <w:t>Vraag</w:t>
            </w:r>
          </w:p>
        </w:tc>
      </w:tr>
      <w:tr w:rsidR="00ED726D" w:rsidRPr="00303AB8" w:rsidTr="00FB5ADA"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tcBorders>
              <w:top w:val="single" w:sz="4" w:space="0" w:color="auto"/>
            </w:tcBorders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tcBorders>
              <w:top w:val="single" w:sz="4" w:space="0" w:color="auto"/>
            </w:tcBorders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  <w:tr w:rsidR="00ED726D" w:rsidRPr="00303AB8" w:rsidTr="00FB5ADA">
        <w:tc>
          <w:tcPr>
            <w:tcW w:w="553" w:type="pct"/>
            <w:shd w:val="clear" w:color="auto" w:fill="auto"/>
          </w:tcPr>
          <w:p w:rsidR="00ED726D" w:rsidRPr="00303AB8" w:rsidRDefault="00ED726D" w:rsidP="00ED726D">
            <w:pPr>
              <w:numPr>
                <w:ilvl w:val="0"/>
                <w:numId w:val="1"/>
              </w:numPr>
              <w:rPr>
                <w:rFonts w:cs="Arial"/>
              </w:rPr>
            </w:pPr>
          </w:p>
        </w:tc>
        <w:tc>
          <w:tcPr>
            <w:tcW w:w="1477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  <w:tc>
          <w:tcPr>
            <w:tcW w:w="2969" w:type="pct"/>
            <w:shd w:val="clear" w:color="auto" w:fill="auto"/>
          </w:tcPr>
          <w:p w:rsidR="00ED726D" w:rsidRPr="00303AB8" w:rsidRDefault="00ED726D" w:rsidP="00FB5ADA">
            <w:pPr>
              <w:rPr>
                <w:rFonts w:cs="Arial"/>
              </w:rPr>
            </w:pPr>
          </w:p>
        </w:tc>
      </w:tr>
    </w:tbl>
    <w:p w:rsidR="00ED726D" w:rsidRPr="00303AB8" w:rsidRDefault="00ED726D" w:rsidP="00ED726D">
      <w:pPr>
        <w:rPr>
          <w:rFonts w:cs="Arial"/>
          <w:i/>
        </w:rPr>
      </w:pPr>
      <w:r w:rsidRPr="00303AB8">
        <w:rPr>
          <w:rFonts w:cs="Arial"/>
          <w:i/>
        </w:rPr>
        <w:t>Bij meer vragen, tabel zelf aanvullen.</w:t>
      </w:r>
    </w:p>
    <w:p w:rsidR="00B73FFB" w:rsidRPr="00644341" w:rsidRDefault="00B73FFB">
      <w:pPr>
        <w:rPr>
          <w:rFonts w:cs="Arial"/>
        </w:rPr>
      </w:pPr>
    </w:p>
    <w:sectPr w:rsidR="00B73FFB" w:rsidRPr="00644341" w:rsidSect="00B7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0C57"/>
    <w:multiLevelType w:val="hybridMultilevel"/>
    <w:tmpl w:val="87E4AF90"/>
    <w:lvl w:ilvl="0" w:tplc="5A6652C2">
      <w:start w:val="1"/>
      <w:numFmt w:val="decimal"/>
      <w:pStyle w:val="BijlagegenummerdAD"/>
      <w:lvlText w:val="Bijlage %1AD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0C7592"/>
    <w:multiLevelType w:val="hybridMultilevel"/>
    <w:tmpl w:val="983CB38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26D"/>
    <w:rsid w:val="00072368"/>
    <w:rsid w:val="00221929"/>
    <w:rsid w:val="00400FCF"/>
    <w:rsid w:val="004A20E3"/>
    <w:rsid w:val="00620D74"/>
    <w:rsid w:val="00644341"/>
    <w:rsid w:val="00A82294"/>
    <w:rsid w:val="00B73FFB"/>
    <w:rsid w:val="00BC1CBE"/>
    <w:rsid w:val="00BC3956"/>
    <w:rsid w:val="00D30905"/>
    <w:rsid w:val="00E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D726D"/>
    <w:pPr>
      <w:spacing w:line="276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ED726D"/>
    <w:pPr>
      <w:numPr>
        <w:numId w:val="2"/>
      </w:numPr>
      <w:spacing w:after="500"/>
    </w:pPr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D726D"/>
    <w:pPr>
      <w:spacing w:line="276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AD">
    <w:name w:val="Bijlage genummerd AD"/>
    <w:basedOn w:val="Standaard"/>
    <w:next w:val="Standaard"/>
    <w:qFormat/>
    <w:rsid w:val="00ED726D"/>
    <w:pPr>
      <w:numPr>
        <w:numId w:val="2"/>
      </w:numPr>
      <w:spacing w:after="500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149D19AB</Template>
  <TotalTime>0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Barneveld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Berg, Harrold van den</dc:creator>
  <cp:lastModifiedBy>Berg, Harrold van den</cp:lastModifiedBy>
  <cp:revision>1</cp:revision>
  <dcterms:created xsi:type="dcterms:W3CDTF">2019-10-09T09:40:00Z</dcterms:created>
  <dcterms:modified xsi:type="dcterms:W3CDTF">2019-10-09T09:40:00Z</dcterms:modified>
</cp:coreProperties>
</file>